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4E1110C" w:rsidR="00193115" w:rsidRPr="00973740" w:rsidRDefault="00E76A65" w:rsidP="00DA5999">
            <w:r>
              <w:t>446</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61F975FD" w:rsidR="00193115" w:rsidRPr="00A71D3F" w:rsidRDefault="00E76A65" w:rsidP="00266CF1">
            <w:r w:rsidRPr="00E76A65">
              <w:t>Emergency Disconnections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647773F" w:rsidR="00916C37" w:rsidRPr="00973740" w:rsidRDefault="00266CF1" w:rsidP="00DA5999">
            <w:r>
              <w:t>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0EB19790" w:rsidR="00916C37" w:rsidRPr="00973740" w:rsidRDefault="00E76A65" w:rsidP="00266CF1">
            <w:r>
              <w:t>The next DCUSA standard release following Authority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65B7C36" w:rsidR="00916C37" w:rsidRPr="00973740" w:rsidRDefault="00E76A65" w:rsidP="00DA5999">
            <w:r>
              <w:t xml:space="preserve">10 April </w:t>
            </w:r>
            <w:r w:rsidR="00266CF1">
              <w:t>202</w:t>
            </w:r>
            <w:r>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8"/>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72F2651" w:rsidR="00FD00A2" w:rsidRPr="00973740" w:rsidRDefault="008C3E4C" w:rsidP="0072107A">
    <w:pPr>
      <w:pStyle w:val="Footer"/>
    </w:pPr>
    <w:r>
      <w:t>DCP 4</w:t>
    </w:r>
    <w:r w:rsidR="00E76A65">
      <w:t>46</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61EF2"/>
    <w:rsid w:val="006849B3"/>
    <w:rsid w:val="00697019"/>
    <w:rsid w:val="00711B18"/>
    <w:rsid w:val="00720546"/>
    <w:rsid w:val="0072107A"/>
    <w:rsid w:val="00727A2C"/>
    <w:rsid w:val="007361B2"/>
    <w:rsid w:val="0076726D"/>
    <w:rsid w:val="00807039"/>
    <w:rsid w:val="00884177"/>
    <w:rsid w:val="008A35FA"/>
    <w:rsid w:val="008C3E4C"/>
    <w:rsid w:val="008D01AD"/>
    <w:rsid w:val="008F22A5"/>
    <w:rsid w:val="008F73FC"/>
    <w:rsid w:val="00916C37"/>
    <w:rsid w:val="00963A66"/>
    <w:rsid w:val="00973740"/>
    <w:rsid w:val="009A3EA3"/>
    <w:rsid w:val="009B02DB"/>
    <w:rsid w:val="009F1AFC"/>
    <w:rsid w:val="009F6574"/>
    <w:rsid w:val="00A71D3F"/>
    <w:rsid w:val="00A817E9"/>
    <w:rsid w:val="00A828F0"/>
    <w:rsid w:val="00A876FA"/>
    <w:rsid w:val="00A94393"/>
    <w:rsid w:val="00AA47A6"/>
    <w:rsid w:val="00AB28A4"/>
    <w:rsid w:val="00AC6DB4"/>
    <w:rsid w:val="00B23399"/>
    <w:rsid w:val="00B65B0F"/>
    <w:rsid w:val="00B969DA"/>
    <w:rsid w:val="00C01797"/>
    <w:rsid w:val="00C14337"/>
    <w:rsid w:val="00CE497A"/>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8052A4"/>
    <w:rsid w:val="009757BD"/>
    <w:rsid w:val="009F6574"/>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26</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15</cp:revision>
  <cp:lastPrinted>2021-01-12T10:24:00Z</cp:lastPrinted>
  <dcterms:created xsi:type="dcterms:W3CDTF">2022-10-31T16:46:00Z</dcterms:created>
  <dcterms:modified xsi:type="dcterms:W3CDTF">2025-03-12T10:55:00Z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